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2DDF" w14:textId="77777777" w:rsidR="002D2F06" w:rsidRPr="00575886" w:rsidRDefault="002D2F06" w:rsidP="002D2F0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</w:p>
    <w:p w14:paraId="71287BC1" w14:textId="77777777" w:rsidR="002D2F06" w:rsidRDefault="002D2F06" w:rsidP="002D2F06">
      <w:pPr>
        <w:pStyle w:val="berschriftInhaltsverzeichnis"/>
      </w:pPr>
      <w:r>
        <w:t xml:space="preserve">Handels- und Berufsregister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D2F06" w14:paraId="3D58F478" w14:textId="77777777" w:rsidTr="00DA4653"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3920A0B6" w14:textId="77777777" w:rsidR="002D2F06" w:rsidRDefault="002D2F06" w:rsidP="00DA4653">
            <w:r>
              <w:t xml:space="preserve">Name des Unternehmens </w:t>
            </w:r>
          </w:p>
        </w:tc>
        <w:sdt>
          <w:sdtPr>
            <w:id w:val="-99338078"/>
            <w:placeholder>
              <w:docPart w:val="603E40CEF2EA45BEA2C6E61D11D62101"/>
            </w:placeholder>
            <w:showingPlcHdr/>
          </w:sdtPr>
          <w:sdtEndPr/>
          <w:sdtContent>
            <w:tc>
              <w:tcPr>
                <w:tcW w:w="45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3C23ADD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D2F06" w14:paraId="0E768E59" w14:textId="77777777" w:rsidTr="00DA4653">
        <w:trPr>
          <w:trHeight w:val="313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8A784AD" w14:textId="77777777" w:rsidR="002D2F06" w:rsidRDefault="002D2F06" w:rsidP="00DA4653">
            <w:r>
              <w:t xml:space="preserve">Funktion im Vergabeverfahren </w:t>
            </w:r>
          </w:p>
          <w:p w14:paraId="6D999598" w14:textId="77777777" w:rsidR="002D2F06" w:rsidRDefault="002D2F06" w:rsidP="00DA4653">
            <w:r>
              <w:t>(Bitte nur eine Variante auswählen.)</w:t>
            </w:r>
          </w:p>
        </w:tc>
        <w:tc>
          <w:tcPr>
            <w:tcW w:w="4530" w:type="dxa"/>
            <w:tcBorders>
              <w:left w:val="nil"/>
              <w:right w:val="nil"/>
            </w:tcBorders>
          </w:tcPr>
          <w:p w14:paraId="380CE3A0" w14:textId="77777777" w:rsidR="002D2F06" w:rsidRDefault="00987CD0" w:rsidP="00DA4653">
            <w:sdt>
              <w:sdtPr>
                <w:id w:val="-136297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Einzelbewerber </w:t>
            </w:r>
          </w:p>
          <w:p w14:paraId="61855142" w14:textId="77777777" w:rsidR="002D2F06" w:rsidRDefault="00987CD0" w:rsidP="00DA4653">
            <w:sdt>
              <w:sdtPr>
                <w:id w:val="-7141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Mitglied der folgenden Bewerbergemeinschaft: </w:t>
            </w:r>
          </w:p>
          <w:sdt>
            <w:sdtPr>
              <w:id w:val="2109995413"/>
              <w:placeholder>
                <w:docPart w:val="603E40CEF2EA45BEA2C6E61D11D62101"/>
              </w:placeholder>
              <w:showingPlcHdr/>
            </w:sdtPr>
            <w:sdtEndPr/>
            <w:sdtContent>
              <w:p w14:paraId="528B2C8A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  <w:p w14:paraId="403882A0" w14:textId="77777777" w:rsidR="002D2F06" w:rsidRDefault="00987CD0" w:rsidP="00DA4653">
            <w:sdt>
              <w:sdtPr>
                <w:id w:val="129602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Eignungsleihendes Unternehmen für folgende Einzelbewerber/ folgende Bewerbergemeinschaft: </w:t>
            </w:r>
          </w:p>
          <w:sdt>
            <w:sdtPr>
              <w:id w:val="-638270353"/>
              <w:placeholder>
                <w:docPart w:val="603E40CEF2EA45BEA2C6E61D11D62101"/>
              </w:placeholder>
              <w:showingPlcHdr/>
            </w:sdtPr>
            <w:sdtEndPr/>
            <w:sdtContent>
              <w:p w14:paraId="52F7FB75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753FB3D0" w14:textId="77777777" w:rsidR="002D2F06" w:rsidRDefault="002D2F06" w:rsidP="002D2F06"/>
    <w:p w14:paraId="27A64A49" w14:textId="7D78129D" w:rsidR="002D2F06" w:rsidRDefault="007811E4" w:rsidP="002D2F06">
      <w:r w:rsidRPr="007811E4">
        <w:t>Auszug (eine Kopie) aus dem Handels- bzw. Berufsregister oder einen vergleichbaren Nachweis der Existenz des Unternehmens. Der jeweilige Nachweis ist nicht älter als sechs Monate, gerechnet ab dem Ende der Teilnahmefrist. Als im Handels- und Berufsregister nicht eingetragener bzw. ausländischer Bewerber ist es gestattet, vergleichbare, gleichwertige Nachweise vorzulegen; die Gleichwertigkeit ist gleichzeitig mit der Vorlage nachzuweisen. Der jeweilige Nachweis ist diesem Formblatt beizufügen.</w:t>
      </w:r>
    </w:p>
    <w:p w14:paraId="3E3E138E" w14:textId="77777777" w:rsidR="007811E4" w:rsidRDefault="007811E4" w:rsidP="002D2F06"/>
    <w:p w14:paraId="317C98A7" w14:textId="4260973B" w:rsidR="002D2F06" w:rsidRDefault="002D2F06" w:rsidP="002D2F06">
      <w:r>
        <w:t xml:space="preserve">Anlage: </w:t>
      </w:r>
      <w:sdt>
        <w:sdtPr>
          <w:id w:val="-802614465"/>
          <w:placeholder>
            <w:docPart w:val="603E40CEF2EA45BEA2C6E61D11D62101"/>
          </w:placeholder>
          <w:showingPlcHdr/>
        </w:sdtPr>
        <w:sdtEndPr/>
        <w:sdtContent>
          <w:r w:rsidR="00F92861" w:rsidRPr="00DD5C84">
            <w:rPr>
              <w:rStyle w:val="Platzhaltertext"/>
            </w:rPr>
            <w:t>Klicken oder tippen Sie hier, um Text einzugeben.</w:t>
          </w:r>
        </w:sdtContent>
      </w:sdt>
    </w:p>
    <w:p w14:paraId="3A5D6CB0" w14:textId="44479BBA" w:rsidR="007C5C25" w:rsidRPr="007C5C25" w:rsidRDefault="007C5C25" w:rsidP="007C5C25">
      <w:pPr>
        <w:tabs>
          <w:tab w:val="left" w:pos="1995"/>
        </w:tabs>
      </w:pPr>
    </w:p>
    <w:sectPr w:rsidR="007C5C25" w:rsidRPr="007C5C25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01B29" w14:textId="77777777" w:rsidR="00987CD0" w:rsidRDefault="00987CD0" w:rsidP="00062AE7">
      <w:pPr>
        <w:spacing w:after="0" w:line="240" w:lineRule="auto"/>
      </w:pPr>
      <w:r>
        <w:separator/>
      </w:r>
    </w:p>
  </w:endnote>
  <w:endnote w:type="continuationSeparator" w:id="0">
    <w:p w14:paraId="2B5D411D" w14:textId="77777777" w:rsidR="00987CD0" w:rsidRDefault="00987CD0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A9DE" w14:textId="7803030D" w:rsidR="008D0B11" w:rsidRDefault="00AD7C72" w:rsidP="00AD7C72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271943">
      <w:rPr>
        <w:noProof/>
        <w:sz w:val="16"/>
        <w:szCs w:val="16"/>
      </w:rPr>
      <w:t>KVBS1_7</w:t>
    </w:r>
    <w:r w:rsidR="004F0281">
      <w:rPr>
        <w:noProof/>
        <w:sz w:val="16"/>
        <w:szCs w:val="16"/>
      </w:rPr>
      <w:t>24.01</w:t>
    </w:r>
    <w:r w:rsidR="00271943">
      <w:rPr>
        <w:noProof/>
        <w:sz w:val="16"/>
        <w:szCs w:val="16"/>
      </w:rPr>
      <w:t>_AUU_FB08 HBRG_f_20260422</w:t>
    </w:r>
    <w:r>
      <w:rPr>
        <w:sz w:val="16"/>
        <w:szCs w:val="16"/>
      </w:rPr>
      <w:fldChar w:fldCharType="end"/>
    </w:r>
  </w:p>
  <w:p w14:paraId="58E0ACFB" w14:textId="1ACE7797" w:rsidR="00995D9B" w:rsidRPr="00995D9B" w:rsidRDefault="00995D9B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ED2C9" w14:textId="77777777" w:rsidR="00987CD0" w:rsidRDefault="00987CD0" w:rsidP="00062AE7">
      <w:pPr>
        <w:spacing w:after="0" w:line="240" w:lineRule="auto"/>
      </w:pPr>
      <w:r>
        <w:separator/>
      </w:r>
    </w:p>
  </w:footnote>
  <w:footnote w:type="continuationSeparator" w:id="0">
    <w:p w14:paraId="14DA9626" w14:textId="77777777" w:rsidR="00987CD0" w:rsidRDefault="00987CD0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54DA683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575796">
            <w:rPr>
              <w:b/>
              <w:bCs/>
              <w:color w:val="009FE3" w:themeColor="accent1"/>
              <w:sz w:val="44"/>
              <w:szCs w:val="44"/>
            </w:rPr>
            <w:t>8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32FF8957" w:rsidR="00A073B4" w:rsidRPr="008B4442" w:rsidRDefault="002D2F06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2D2F06">
            <w:rPr>
              <w:color w:val="009FE3" w:themeColor="accent1"/>
              <w:sz w:val="32"/>
              <w:szCs w:val="32"/>
            </w:rPr>
            <w:t>Handels- und Berufsregister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5605DDA4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2126A9A651A146708443CCEA98B6494B"/>
              </w:placeholder>
            </w:sdtPr>
            <w:sdtEndPr/>
            <w:sdtContent>
              <w:r w:rsidR="00871D12">
                <w:rPr>
                  <w:color w:val="666F7A" w:themeColor="text2"/>
                </w:rPr>
                <w:t>7</w:t>
              </w:r>
              <w:r w:rsidR="004F0281">
                <w:rPr>
                  <w:color w:val="666F7A" w:themeColor="text2"/>
                </w:rPr>
                <w:t>24.01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0270D57C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pt;height:21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1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16268916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B4365"/>
    <w:rsid w:val="000C498A"/>
    <w:rsid w:val="000C6AFA"/>
    <w:rsid w:val="000D1688"/>
    <w:rsid w:val="000E0016"/>
    <w:rsid w:val="000E15F1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658F"/>
    <w:rsid w:val="00247A12"/>
    <w:rsid w:val="002559C1"/>
    <w:rsid w:val="00270155"/>
    <w:rsid w:val="00271943"/>
    <w:rsid w:val="00274EB0"/>
    <w:rsid w:val="00286977"/>
    <w:rsid w:val="00287856"/>
    <w:rsid w:val="002A2EA4"/>
    <w:rsid w:val="002A7597"/>
    <w:rsid w:val="002B1408"/>
    <w:rsid w:val="002C1A76"/>
    <w:rsid w:val="002C2B77"/>
    <w:rsid w:val="002D2F06"/>
    <w:rsid w:val="002D5344"/>
    <w:rsid w:val="002D7B95"/>
    <w:rsid w:val="002E5C90"/>
    <w:rsid w:val="002F0F3D"/>
    <w:rsid w:val="00310F3F"/>
    <w:rsid w:val="00321941"/>
    <w:rsid w:val="0033216E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82467"/>
    <w:rsid w:val="00494E36"/>
    <w:rsid w:val="00495C8F"/>
    <w:rsid w:val="004A2983"/>
    <w:rsid w:val="004B610E"/>
    <w:rsid w:val="004D5218"/>
    <w:rsid w:val="004E5CD9"/>
    <w:rsid w:val="004F0281"/>
    <w:rsid w:val="004F7431"/>
    <w:rsid w:val="0050248C"/>
    <w:rsid w:val="005115E7"/>
    <w:rsid w:val="00515400"/>
    <w:rsid w:val="0053042E"/>
    <w:rsid w:val="00532769"/>
    <w:rsid w:val="00542F59"/>
    <w:rsid w:val="00544DA5"/>
    <w:rsid w:val="00546DC2"/>
    <w:rsid w:val="00567FCF"/>
    <w:rsid w:val="00573238"/>
    <w:rsid w:val="00574620"/>
    <w:rsid w:val="00575796"/>
    <w:rsid w:val="00575886"/>
    <w:rsid w:val="00575AFC"/>
    <w:rsid w:val="00593364"/>
    <w:rsid w:val="00596EB1"/>
    <w:rsid w:val="005B3682"/>
    <w:rsid w:val="005B6A32"/>
    <w:rsid w:val="005C738D"/>
    <w:rsid w:val="005E6892"/>
    <w:rsid w:val="00603134"/>
    <w:rsid w:val="00607A42"/>
    <w:rsid w:val="00616900"/>
    <w:rsid w:val="00621555"/>
    <w:rsid w:val="006327CD"/>
    <w:rsid w:val="00642543"/>
    <w:rsid w:val="00647F29"/>
    <w:rsid w:val="00660649"/>
    <w:rsid w:val="006649CC"/>
    <w:rsid w:val="006673EB"/>
    <w:rsid w:val="00671DB6"/>
    <w:rsid w:val="00673125"/>
    <w:rsid w:val="00682943"/>
    <w:rsid w:val="00685C92"/>
    <w:rsid w:val="006904B5"/>
    <w:rsid w:val="006A71AF"/>
    <w:rsid w:val="006B45FC"/>
    <w:rsid w:val="006D1292"/>
    <w:rsid w:val="006D4EA3"/>
    <w:rsid w:val="00702ADC"/>
    <w:rsid w:val="007049CB"/>
    <w:rsid w:val="0070513A"/>
    <w:rsid w:val="007151C4"/>
    <w:rsid w:val="007159C1"/>
    <w:rsid w:val="00731199"/>
    <w:rsid w:val="007564A3"/>
    <w:rsid w:val="00760C81"/>
    <w:rsid w:val="007651F5"/>
    <w:rsid w:val="007811E4"/>
    <w:rsid w:val="00783849"/>
    <w:rsid w:val="007B2ACF"/>
    <w:rsid w:val="007C5C25"/>
    <w:rsid w:val="007D3D75"/>
    <w:rsid w:val="007F141C"/>
    <w:rsid w:val="007F4737"/>
    <w:rsid w:val="00817091"/>
    <w:rsid w:val="0084231A"/>
    <w:rsid w:val="00851FBF"/>
    <w:rsid w:val="008713C7"/>
    <w:rsid w:val="00871D12"/>
    <w:rsid w:val="00872F3A"/>
    <w:rsid w:val="00885625"/>
    <w:rsid w:val="00893F7D"/>
    <w:rsid w:val="008A07D7"/>
    <w:rsid w:val="008B4442"/>
    <w:rsid w:val="008C289A"/>
    <w:rsid w:val="008D0B11"/>
    <w:rsid w:val="008E1004"/>
    <w:rsid w:val="008E3F0B"/>
    <w:rsid w:val="008E7B2B"/>
    <w:rsid w:val="0091561A"/>
    <w:rsid w:val="00927ECB"/>
    <w:rsid w:val="00937B18"/>
    <w:rsid w:val="009573CF"/>
    <w:rsid w:val="00961F1B"/>
    <w:rsid w:val="00987CD0"/>
    <w:rsid w:val="00995D9B"/>
    <w:rsid w:val="00997681"/>
    <w:rsid w:val="00997A8C"/>
    <w:rsid w:val="009A06DF"/>
    <w:rsid w:val="009A15B6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662A6"/>
    <w:rsid w:val="00A74C9E"/>
    <w:rsid w:val="00A76CAE"/>
    <w:rsid w:val="00AA098A"/>
    <w:rsid w:val="00AA19D0"/>
    <w:rsid w:val="00AC32EB"/>
    <w:rsid w:val="00AD488F"/>
    <w:rsid w:val="00AD7C72"/>
    <w:rsid w:val="00AE238A"/>
    <w:rsid w:val="00AE7B02"/>
    <w:rsid w:val="00AF2789"/>
    <w:rsid w:val="00AF4502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BF7A0C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C7D2F"/>
    <w:rsid w:val="00D02ED8"/>
    <w:rsid w:val="00D22A94"/>
    <w:rsid w:val="00D25A81"/>
    <w:rsid w:val="00D2631F"/>
    <w:rsid w:val="00D4557F"/>
    <w:rsid w:val="00D52031"/>
    <w:rsid w:val="00D54582"/>
    <w:rsid w:val="00D64D50"/>
    <w:rsid w:val="00D74AA6"/>
    <w:rsid w:val="00D7796C"/>
    <w:rsid w:val="00DA0DCA"/>
    <w:rsid w:val="00DA1E8F"/>
    <w:rsid w:val="00DB4F09"/>
    <w:rsid w:val="00DC0E1F"/>
    <w:rsid w:val="00DC53A9"/>
    <w:rsid w:val="00DD69B4"/>
    <w:rsid w:val="00E0266C"/>
    <w:rsid w:val="00E050A1"/>
    <w:rsid w:val="00E47B5E"/>
    <w:rsid w:val="00E63686"/>
    <w:rsid w:val="00E643AA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92861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3E40CEF2EA45BEA2C6E61D11D62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DD511-A7AA-49FF-94D7-2A215FE6BF9C}"/>
      </w:docPartPr>
      <w:docPartBody>
        <w:p w:rsidR="007270CC" w:rsidRDefault="002378A9" w:rsidP="002378A9">
          <w:pPr>
            <w:pStyle w:val="603E40CEF2EA45BEA2C6E61D11D62101"/>
          </w:pPr>
          <w:r w:rsidRPr="00DD5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26A9A651A146708443CCEA98B6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0F86B5-B5D4-47D5-A1AB-5098C038F9B6}"/>
      </w:docPartPr>
      <w:docPartBody>
        <w:p w:rsidR="009F062F" w:rsidRDefault="009F062F" w:rsidP="009F062F">
          <w:pPr>
            <w:pStyle w:val="2126A9A651A146708443CCEA98B649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15F1"/>
    <w:rsid w:val="00121146"/>
    <w:rsid w:val="00122251"/>
    <w:rsid w:val="00225DAB"/>
    <w:rsid w:val="002378A9"/>
    <w:rsid w:val="002E1904"/>
    <w:rsid w:val="004216F2"/>
    <w:rsid w:val="004E5CD9"/>
    <w:rsid w:val="005115E7"/>
    <w:rsid w:val="005553C0"/>
    <w:rsid w:val="00660649"/>
    <w:rsid w:val="00702ADC"/>
    <w:rsid w:val="007270CC"/>
    <w:rsid w:val="00741B73"/>
    <w:rsid w:val="00783849"/>
    <w:rsid w:val="007F4737"/>
    <w:rsid w:val="008217A0"/>
    <w:rsid w:val="00927ECB"/>
    <w:rsid w:val="009F062F"/>
    <w:rsid w:val="00A24715"/>
    <w:rsid w:val="00AD488F"/>
    <w:rsid w:val="00CC7D2F"/>
    <w:rsid w:val="00D23C1D"/>
    <w:rsid w:val="00DA04DA"/>
    <w:rsid w:val="00E643A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62F"/>
  </w:style>
  <w:style w:type="paragraph" w:customStyle="1" w:styleId="603E40CEF2EA45BEA2C6E61D11D62101">
    <w:name w:val="603E40CEF2EA45BEA2C6E61D11D62101"/>
    <w:rsid w:val="002378A9"/>
    <w:rPr>
      <w:kern w:val="2"/>
      <w14:ligatures w14:val="standardContextual"/>
    </w:rPr>
  </w:style>
  <w:style w:type="paragraph" w:customStyle="1" w:styleId="2126A9A651A146708443CCEA98B6494B">
    <w:name w:val="2126A9A651A146708443CCEA98B6494B"/>
    <w:rsid w:val="009F062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D8F64-00D8-46A8-80A7-8A9EF1819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139</Words>
  <Characters>921</Characters>
  <Application>Microsoft Office Word</Application>
  <DocSecurity>0</DocSecurity>
  <Lines>22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Andrea Homeyer</cp:lastModifiedBy>
  <cp:revision>11</cp:revision>
  <cp:lastPrinted>2023-01-23T14:03:00Z</cp:lastPrinted>
  <dcterms:created xsi:type="dcterms:W3CDTF">2025-08-28T07:45:00Z</dcterms:created>
  <dcterms:modified xsi:type="dcterms:W3CDTF">2026-06-24T10:57:00Z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